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5246D" w14:textId="77777777" w:rsidR="00A6016E" w:rsidRDefault="00A6016E" w:rsidP="00A601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BRADFORD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213538C" w14:textId="77777777" w:rsidR="00A6016E" w:rsidRDefault="00A6016E" w:rsidP="00A601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Adel, West Riding of Yorkshire</w:t>
      </w:r>
      <w:proofErr w:type="gramStart"/>
      <w:r>
        <w:rPr>
          <w:rFonts w:ascii="Times New Roman" w:hAnsi="Times New Roman" w:cs="Times New Roman"/>
        </w:rPr>
        <w:t>. .</w:t>
      </w:r>
      <w:proofErr w:type="gramEnd"/>
    </w:p>
    <w:p w14:paraId="2A78F5B5" w14:textId="77777777" w:rsidR="00A6016E" w:rsidRDefault="00A6016E" w:rsidP="00A6016E">
      <w:pPr>
        <w:rPr>
          <w:rFonts w:ascii="Times New Roman" w:hAnsi="Times New Roman" w:cs="Times New Roman"/>
        </w:rPr>
      </w:pPr>
    </w:p>
    <w:p w14:paraId="7D76DE0B" w14:textId="77777777" w:rsidR="00A6016E" w:rsidRDefault="00A6016E" w:rsidP="00A6016E">
      <w:pPr>
        <w:rPr>
          <w:rFonts w:ascii="Times New Roman" w:hAnsi="Times New Roman" w:cs="Times New Roman"/>
        </w:rPr>
      </w:pPr>
    </w:p>
    <w:p w14:paraId="54313C2A" w14:textId="77777777" w:rsidR="00A6016E" w:rsidRDefault="00A6016E" w:rsidP="00A601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Neuton</w:t>
      </w:r>
      <w:proofErr w:type="spellEnd"/>
      <w:r>
        <w:rPr>
          <w:rFonts w:ascii="Times New Roman" w:hAnsi="Times New Roman" w:cs="Times New Roman"/>
        </w:rPr>
        <w:t>(q.v.) brought a plaint of debt against him, William</w:t>
      </w:r>
    </w:p>
    <w:p w14:paraId="7FDDEDF2" w14:textId="77777777" w:rsidR="00A6016E" w:rsidRDefault="00A6016E" w:rsidP="00A601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Goldesburgh</w:t>
      </w:r>
      <w:proofErr w:type="spellEnd"/>
      <w:r>
        <w:rPr>
          <w:rFonts w:ascii="Times New Roman" w:hAnsi="Times New Roman" w:cs="Times New Roman"/>
        </w:rPr>
        <w:t xml:space="preserve"> of Hemingbrough(q.v.), William Copley, senior, of </w:t>
      </w:r>
      <w:proofErr w:type="spellStart"/>
      <w:r>
        <w:rPr>
          <w:rFonts w:ascii="Times New Roman" w:hAnsi="Times New Roman" w:cs="Times New Roman"/>
        </w:rPr>
        <w:t>Kirkburton</w:t>
      </w:r>
      <w:proofErr w:type="spellEnd"/>
      <w:r>
        <w:rPr>
          <w:rFonts w:ascii="Times New Roman" w:hAnsi="Times New Roman" w:cs="Times New Roman"/>
        </w:rPr>
        <w:t>(q.v.),</w:t>
      </w:r>
    </w:p>
    <w:p w14:paraId="7FFE632F" w14:textId="77777777" w:rsidR="00A6016E" w:rsidRDefault="00A6016E" w:rsidP="00A601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Ulthwayt</w:t>
      </w:r>
      <w:proofErr w:type="spellEnd"/>
      <w:r>
        <w:rPr>
          <w:rFonts w:ascii="Times New Roman" w:hAnsi="Times New Roman" w:cs="Times New Roman"/>
        </w:rPr>
        <w:t xml:space="preserve"> of Ripon(q.v.) and William Copley, junior, of </w:t>
      </w:r>
      <w:proofErr w:type="spellStart"/>
      <w:r>
        <w:rPr>
          <w:rFonts w:ascii="Times New Roman" w:hAnsi="Times New Roman" w:cs="Times New Roman"/>
        </w:rPr>
        <w:t>Kirkburton</w:t>
      </w:r>
      <w:proofErr w:type="spellEnd"/>
      <w:r>
        <w:rPr>
          <w:rFonts w:ascii="Times New Roman" w:hAnsi="Times New Roman" w:cs="Times New Roman"/>
        </w:rPr>
        <w:t>(q.v.).</w:t>
      </w:r>
    </w:p>
    <w:p w14:paraId="5D2FEF18" w14:textId="77777777" w:rsidR="00A6016E" w:rsidRDefault="00A6016E" w:rsidP="00A6016E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4A7AC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2F450A6" w14:textId="77777777" w:rsidR="00A6016E" w:rsidRDefault="00A6016E" w:rsidP="00A6016E">
      <w:pPr>
        <w:rPr>
          <w:rFonts w:ascii="Times New Roman" w:hAnsi="Times New Roman" w:cs="Times New Roman"/>
        </w:rPr>
      </w:pPr>
    </w:p>
    <w:p w14:paraId="41C6BD7B" w14:textId="77777777" w:rsidR="00A6016E" w:rsidRDefault="00A6016E" w:rsidP="00A6016E">
      <w:pPr>
        <w:rPr>
          <w:rFonts w:ascii="Times New Roman" w:hAnsi="Times New Roman" w:cs="Times New Roman"/>
        </w:rPr>
      </w:pPr>
    </w:p>
    <w:p w14:paraId="005FF4F9" w14:textId="77777777" w:rsidR="00A6016E" w:rsidRDefault="00A6016E" w:rsidP="00A601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July 2018</w:t>
      </w:r>
    </w:p>
    <w:p w14:paraId="7DC3AF32" w14:textId="77777777" w:rsidR="006B2F86" w:rsidRPr="00E71FC3" w:rsidRDefault="00A6016E" w:rsidP="00E71FC3">
      <w:pPr>
        <w:pStyle w:val="NoSpacing"/>
      </w:pPr>
      <w:bookmarkStart w:id="0" w:name="_GoBack"/>
      <w:bookmarkEnd w:id="0"/>
    </w:p>
    <w:sectPr w:rsidR="006B2F86" w:rsidRPr="00E71FC3" w:rsidSect="00A6016E">
      <w:footerReference w:type="default" r:id="rId7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18602" w14:textId="77777777" w:rsidR="00A6016E" w:rsidRDefault="00A6016E" w:rsidP="00E71FC3">
      <w:r>
        <w:separator/>
      </w:r>
    </w:p>
  </w:endnote>
  <w:endnote w:type="continuationSeparator" w:id="0">
    <w:p w14:paraId="455E93A8" w14:textId="77777777" w:rsidR="00A6016E" w:rsidRDefault="00A601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53B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518EF" w14:textId="77777777" w:rsidR="00A6016E" w:rsidRDefault="00A6016E" w:rsidP="00E71FC3">
      <w:r>
        <w:separator/>
      </w:r>
    </w:p>
  </w:footnote>
  <w:footnote w:type="continuationSeparator" w:id="0">
    <w:p w14:paraId="6E6608B8" w14:textId="77777777" w:rsidR="00A6016E" w:rsidRDefault="00A601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6E"/>
    <w:rsid w:val="001A7C09"/>
    <w:rsid w:val="00577BD5"/>
    <w:rsid w:val="00656CBA"/>
    <w:rsid w:val="006A1F77"/>
    <w:rsid w:val="00733BE7"/>
    <w:rsid w:val="00A6016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7C15E"/>
  <w15:chartTrackingRefBased/>
  <w15:docId w15:val="{50BEF242-7FCE-4EE7-8CC7-A701FE31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01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601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2018-08-03T20:33:00Z</dcterms:created>
  <dcterms:modified xsi:type="dcterms:W3CDTF">2018-08-03T20:33:00Z</dcterms:modified>
</cp:coreProperties>
</file>